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B547E" w:rsidRDefault="00500959" w:rsidP="00A31397">
      <w:pPr>
        <w:autoSpaceDE w:val="0"/>
        <w:autoSpaceDN w:val="0"/>
        <w:adjustRightInd w:val="0"/>
        <w:ind w:left="10206"/>
        <w:jc w:val="center"/>
        <w:outlineLvl w:val="0"/>
        <w:rPr>
          <w:sz w:val="26"/>
          <w:szCs w:val="26"/>
        </w:rPr>
      </w:pPr>
      <w:r w:rsidRPr="001F44DF">
        <w:rPr>
          <w:sz w:val="26"/>
          <w:szCs w:val="26"/>
        </w:rPr>
        <w:t>Приложение</w:t>
      </w:r>
      <w:r w:rsidR="00185BAA">
        <w:rPr>
          <w:sz w:val="26"/>
          <w:szCs w:val="26"/>
        </w:rPr>
        <w:t xml:space="preserve"> № </w:t>
      </w:r>
      <w:r w:rsidR="006F6DDC">
        <w:rPr>
          <w:sz w:val="26"/>
          <w:szCs w:val="26"/>
        </w:rPr>
        <w:t>4</w:t>
      </w:r>
    </w:p>
    <w:p w:rsidR="00500959" w:rsidRPr="00064A5B" w:rsidRDefault="00500959" w:rsidP="00A31397">
      <w:pPr>
        <w:autoSpaceDE w:val="0"/>
        <w:autoSpaceDN w:val="0"/>
        <w:adjustRightInd w:val="0"/>
        <w:ind w:left="10206"/>
        <w:jc w:val="center"/>
        <w:outlineLvl w:val="0"/>
        <w:rPr>
          <w:sz w:val="26"/>
          <w:szCs w:val="26"/>
        </w:rPr>
      </w:pPr>
      <w:r w:rsidRPr="00064A5B">
        <w:rPr>
          <w:sz w:val="26"/>
          <w:szCs w:val="26"/>
        </w:rPr>
        <w:t xml:space="preserve">к постановлению Администрации </w:t>
      </w:r>
    </w:p>
    <w:p w:rsidR="00500959" w:rsidRPr="00064A5B" w:rsidRDefault="00500959" w:rsidP="00A31397">
      <w:pPr>
        <w:autoSpaceDE w:val="0"/>
        <w:autoSpaceDN w:val="0"/>
        <w:adjustRightInd w:val="0"/>
        <w:ind w:left="10206"/>
        <w:jc w:val="center"/>
        <w:outlineLvl w:val="0"/>
        <w:rPr>
          <w:sz w:val="26"/>
          <w:szCs w:val="26"/>
        </w:rPr>
      </w:pPr>
      <w:r w:rsidRPr="00064A5B">
        <w:rPr>
          <w:sz w:val="26"/>
          <w:szCs w:val="26"/>
        </w:rPr>
        <w:t xml:space="preserve">города Вологды </w:t>
      </w:r>
    </w:p>
    <w:p w:rsidR="00500959" w:rsidRPr="00064A5B" w:rsidRDefault="00500959" w:rsidP="00A31397">
      <w:pPr>
        <w:autoSpaceDE w:val="0"/>
        <w:autoSpaceDN w:val="0"/>
        <w:adjustRightInd w:val="0"/>
        <w:ind w:left="10206"/>
        <w:jc w:val="center"/>
        <w:outlineLvl w:val="0"/>
        <w:rPr>
          <w:sz w:val="26"/>
          <w:szCs w:val="26"/>
        </w:rPr>
      </w:pPr>
      <w:r w:rsidRPr="00064A5B">
        <w:rPr>
          <w:sz w:val="26"/>
          <w:szCs w:val="26"/>
        </w:rPr>
        <w:t>от</w:t>
      </w:r>
      <w:r w:rsidR="00A31397">
        <w:rPr>
          <w:sz w:val="26"/>
          <w:szCs w:val="26"/>
        </w:rPr>
        <w:t>______________</w:t>
      </w:r>
      <w:r w:rsidRPr="00064A5B">
        <w:rPr>
          <w:sz w:val="26"/>
          <w:szCs w:val="26"/>
        </w:rPr>
        <w:t xml:space="preserve"> № </w:t>
      </w:r>
      <w:r w:rsidR="00A31397">
        <w:rPr>
          <w:sz w:val="26"/>
          <w:szCs w:val="26"/>
        </w:rPr>
        <w:t>_____</w:t>
      </w:r>
    </w:p>
    <w:p w:rsidR="00A31397" w:rsidRDefault="00A31397" w:rsidP="00A31397">
      <w:pPr>
        <w:autoSpaceDE w:val="0"/>
        <w:autoSpaceDN w:val="0"/>
        <w:adjustRightInd w:val="0"/>
        <w:ind w:left="10206"/>
        <w:jc w:val="center"/>
        <w:outlineLvl w:val="0"/>
        <w:rPr>
          <w:sz w:val="26"/>
          <w:szCs w:val="26"/>
        </w:rPr>
      </w:pPr>
    </w:p>
    <w:p w:rsidR="00984EA7" w:rsidRPr="00064A5B" w:rsidRDefault="00500959" w:rsidP="00A31397">
      <w:pPr>
        <w:autoSpaceDE w:val="0"/>
        <w:autoSpaceDN w:val="0"/>
        <w:adjustRightInd w:val="0"/>
        <w:ind w:left="10206"/>
        <w:jc w:val="center"/>
        <w:outlineLvl w:val="0"/>
        <w:rPr>
          <w:sz w:val="26"/>
          <w:szCs w:val="26"/>
        </w:rPr>
      </w:pPr>
      <w:r w:rsidRPr="00064A5B">
        <w:rPr>
          <w:sz w:val="26"/>
          <w:szCs w:val="26"/>
        </w:rPr>
        <w:t>«</w:t>
      </w:r>
      <w:r w:rsidR="00984EA7" w:rsidRPr="00064A5B">
        <w:rPr>
          <w:sz w:val="26"/>
          <w:szCs w:val="26"/>
        </w:rPr>
        <w:t xml:space="preserve">Приложение № </w:t>
      </w:r>
      <w:r w:rsidR="00514D61">
        <w:rPr>
          <w:sz w:val="26"/>
          <w:szCs w:val="26"/>
        </w:rPr>
        <w:t>111</w:t>
      </w:r>
    </w:p>
    <w:p w:rsidR="0008264D" w:rsidRDefault="0008264D" w:rsidP="009D1CBA">
      <w:pPr>
        <w:autoSpaceDE w:val="0"/>
        <w:autoSpaceDN w:val="0"/>
        <w:adjustRightInd w:val="0"/>
        <w:ind w:left="10206"/>
        <w:jc w:val="center"/>
        <w:outlineLvl w:val="0"/>
        <w:rPr>
          <w:sz w:val="26"/>
          <w:szCs w:val="26"/>
        </w:rPr>
      </w:pPr>
      <w:r w:rsidRPr="00064A5B">
        <w:rPr>
          <w:sz w:val="26"/>
          <w:szCs w:val="26"/>
        </w:rPr>
        <w:t xml:space="preserve">к дислокации размещения объектов по оказанию услуг населению на территории </w:t>
      </w:r>
      <w:r w:rsidR="009D1CBA">
        <w:rPr>
          <w:sz w:val="26"/>
          <w:szCs w:val="26"/>
        </w:rPr>
        <w:t>городского округа города Вологды</w:t>
      </w:r>
    </w:p>
    <w:p w:rsidR="00D53524" w:rsidRDefault="00D53524" w:rsidP="00514F24">
      <w:pPr>
        <w:jc w:val="center"/>
        <w:rPr>
          <w:sz w:val="26"/>
          <w:szCs w:val="26"/>
        </w:rPr>
      </w:pPr>
    </w:p>
    <w:p w:rsidR="003040F1" w:rsidRDefault="00514D61" w:rsidP="00514F24">
      <w:pPr>
        <w:jc w:val="center"/>
        <w:rPr>
          <w:sz w:val="26"/>
          <w:szCs w:val="26"/>
        </w:rPr>
      </w:pPr>
      <w:r>
        <w:rPr>
          <w:sz w:val="26"/>
          <w:szCs w:val="26"/>
        </w:rPr>
        <w:t>МКР</w:t>
      </w:r>
      <w:r w:rsidR="00185BAA">
        <w:rPr>
          <w:sz w:val="26"/>
          <w:szCs w:val="26"/>
        </w:rPr>
        <w:t xml:space="preserve">. </w:t>
      </w:r>
      <w:r>
        <w:rPr>
          <w:sz w:val="26"/>
          <w:szCs w:val="26"/>
        </w:rPr>
        <w:t>ТЕПЛИЧНЫЙ</w:t>
      </w:r>
      <w:r w:rsidR="00981C98">
        <w:rPr>
          <w:sz w:val="26"/>
          <w:szCs w:val="26"/>
        </w:rPr>
        <w:t xml:space="preserve">, ВБЛИЗИ ДОМА № </w:t>
      </w:r>
      <w:r>
        <w:rPr>
          <w:sz w:val="26"/>
          <w:szCs w:val="26"/>
        </w:rPr>
        <w:t>2</w:t>
      </w:r>
      <w:r w:rsidR="006F6DDC">
        <w:rPr>
          <w:sz w:val="26"/>
          <w:szCs w:val="26"/>
        </w:rPr>
        <w:t xml:space="preserve"> (</w:t>
      </w:r>
      <w:r w:rsidR="00667622">
        <w:rPr>
          <w:sz w:val="26"/>
          <w:szCs w:val="26"/>
        </w:rPr>
        <w:t xml:space="preserve">В ГРАНИЦАХ КАДАСТРОВОГО КВАРТАЛА </w:t>
      </w:r>
      <w:r w:rsidR="006F6DDC" w:rsidRPr="006F6DDC">
        <w:rPr>
          <w:sz w:val="26"/>
          <w:szCs w:val="26"/>
        </w:rPr>
        <w:t>35:24:0</w:t>
      </w:r>
      <w:r>
        <w:rPr>
          <w:sz w:val="26"/>
          <w:szCs w:val="26"/>
        </w:rPr>
        <w:t>402006</w:t>
      </w:r>
      <w:r w:rsidR="00185BAA">
        <w:rPr>
          <w:sz w:val="26"/>
          <w:szCs w:val="26"/>
        </w:rPr>
        <w:t>)</w:t>
      </w:r>
    </w:p>
    <w:p w:rsidR="00500959" w:rsidRDefault="00A12465" w:rsidP="00500959">
      <w:pPr>
        <w:jc w:val="center"/>
        <w:rPr>
          <w:sz w:val="26"/>
          <w:szCs w:val="26"/>
        </w:rPr>
      </w:pPr>
      <w:r>
        <w:rPr>
          <w:sz w:val="26"/>
          <w:szCs w:val="26"/>
        </w:rPr>
        <w:t>Место размещения</w:t>
      </w:r>
    </w:p>
    <w:p w:rsidR="008E6E9E" w:rsidRDefault="00514D61" w:rsidP="00500959">
      <w:pPr>
        <w:jc w:val="center"/>
        <w:rPr>
          <w:sz w:val="26"/>
          <w:szCs w:val="26"/>
        </w:rPr>
      </w:pPr>
      <w:r>
        <w:rPr>
          <w:noProof/>
          <w:sz w:val="26"/>
          <w:szCs w:val="26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1" type="#_x0000_t32" style="position:absolute;left:0;text-align:left;margin-left:336.3pt;margin-top:4.55pt;width:93.25pt;height:134.2pt;flip:x;z-index:251664384" o:connectortype="straight">
            <v:stroke endarrow="block"/>
          </v:shape>
        </w:pict>
      </w:r>
      <w:r w:rsidR="005802AE">
        <w:rPr>
          <w:noProof/>
          <w:sz w:val="26"/>
          <w:szCs w:val="26"/>
        </w:rPr>
        <w:pict>
          <v:shape id="AutoShape 3" o:spid="_x0000_s1029" type="#_x0000_t32" style="position:absolute;left:0;text-align:left;margin-left:322.95pt;margin-top:4.5pt;width:106.6pt;height:.05pt;flip:x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"/>
        </w:pict>
      </w:r>
    </w:p>
    <w:p w:rsidR="008E6E9E" w:rsidRPr="00064A5B" w:rsidRDefault="00514D61" w:rsidP="00D53524">
      <w:pPr>
        <w:jc w:val="center"/>
        <w:rPr>
          <w:sz w:val="26"/>
          <w:szCs w:val="26"/>
        </w:rPr>
      </w:pPr>
      <w:r>
        <w:rPr>
          <w:noProof/>
          <w:sz w:val="26"/>
          <w:szCs w:val="26"/>
        </w:rPr>
        <w:pict>
          <v:rect id="_x0000_s1030" style="position:absolute;left:0;text-align:left;margin-left:328.7pt;margin-top:116.3pt;width:14pt;height:12.7pt;rotation:3455859fd;z-index:251663360" fillcolor="#c0504d [3205]" strokecolor="#f2f2f2 [3041]" strokeweight="3pt">
            <v:shadow on="t" type="perspective" color="#622423 [1605]" opacity=".5" offset="1pt" offset2="-1pt"/>
          </v:rect>
        </w:pict>
      </w:r>
      <w:r w:rsidRPr="00514D61">
        <w:rPr>
          <w:sz w:val="26"/>
          <w:szCs w:val="26"/>
        </w:rPr>
        <w:drawing>
          <wp:inline distT="0" distB="0" distL="0" distR="0">
            <wp:extent cx="7339320" cy="3752850"/>
            <wp:effectExtent l="19050" t="0" r="0" b="0"/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15571" t="16364" b="69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42430" cy="3754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802AE" w:rsidRPr="005802AE">
        <w:rPr>
          <w:noProof/>
        </w:rPr>
        <w:pict>
          <v:rect id="Rectangle 2" o:spid="_x0000_s1027" style="position:absolute;left:0;text-align:left;margin-left:254.6pt;margin-top:467.35pt;width:49.9pt;height:7.9pt;rotation:-1259271fd;z-index:25166233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" fillcolor="#c0504d" strokecolor="#f2f2f2" strokeweight="3pt">
            <v:shadow on="t" color="#632523" opacity=".5" offset="1pt"/>
          </v:rect>
        </w:pict>
      </w:r>
      <w:r w:rsidR="00925047">
        <w:rPr>
          <w:sz w:val="26"/>
          <w:szCs w:val="26"/>
        </w:rPr>
        <w:t>».</w:t>
      </w:r>
    </w:p>
    <w:sectPr w:rsidR="008E6E9E" w:rsidRPr="00064A5B" w:rsidSect="00D53524">
      <w:headerReference w:type="default" r:id="rId9"/>
      <w:footerReference w:type="even" r:id="rId10"/>
      <w:pgSz w:w="16840" w:h="11907" w:orient="landscape"/>
      <w:pgMar w:top="567" w:right="680" w:bottom="426" w:left="1134" w:header="720" w:footer="720" w:gutter="0"/>
      <w:cols w:space="720"/>
      <w:titlePg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75D87" w:rsidRDefault="00575D87" w:rsidP="00D9297B">
      <w:r>
        <w:separator/>
      </w:r>
    </w:p>
  </w:endnote>
  <w:endnote w:type="continuationSeparator" w:id="1">
    <w:p w:rsidR="00575D87" w:rsidRDefault="00575D87" w:rsidP="00D9297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F51F4" w:rsidRPr="002D0962" w:rsidRDefault="002D0962" w:rsidP="002D0962">
    <w:pPr>
      <w:pStyle w:val="a5"/>
      <w:rPr>
        <w:sz w:val="16"/>
      </w:rPr>
    </w:pPr>
    <w:r>
      <w:rPr>
        <w:sz w:val="16"/>
      </w:rPr>
      <w:t>ДЭР.КАН\ДЭР.КАС.119\D:\КАС\ПАГВ\20088175-20395815 doc (1).docx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75D87" w:rsidRDefault="00575D87" w:rsidP="00D9297B">
      <w:r>
        <w:separator/>
      </w:r>
    </w:p>
  </w:footnote>
  <w:footnote w:type="continuationSeparator" w:id="1">
    <w:p w:rsidR="00575D87" w:rsidRDefault="00575D87" w:rsidP="00D9297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1809068"/>
    </w:sdtPr>
    <w:sdtContent>
      <w:p w:rsidR="00EF51F4" w:rsidRDefault="005802AE" w:rsidP="005A6C5A">
        <w:pPr>
          <w:pStyle w:val="a3"/>
          <w:jc w:val="center"/>
        </w:pPr>
        <w:r>
          <w:fldChar w:fldCharType="begin"/>
        </w:r>
        <w:r w:rsidR="005D20AE">
          <w:instrText xml:space="preserve"> PAGE   \* MERGEFORMAT </w:instrText>
        </w:r>
        <w:r>
          <w:fldChar w:fldCharType="separate"/>
        </w:r>
        <w:r w:rsidR="006F6DDC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F82CD5"/>
    <w:multiLevelType w:val="hybridMultilevel"/>
    <w:tmpl w:val="57002C8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5C62202"/>
    <w:multiLevelType w:val="hybridMultilevel"/>
    <w:tmpl w:val="D320ED14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>
    <w:nsid w:val="3659418E"/>
    <w:multiLevelType w:val="hybridMultilevel"/>
    <w:tmpl w:val="225437A4"/>
    <w:lvl w:ilvl="0" w:tplc="1B586D16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3875117C"/>
    <w:multiLevelType w:val="hybridMultilevel"/>
    <w:tmpl w:val="5CDCEBE2"/>
    <w:lvl w:ilvl="0" w:tplc="5E5A295E">
      <w:start w:val="5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38FF4DEB"/>
    <w:multiLevelType w:val="hybridMultilevel"/>
    <w:tmpl w:val="E1007E0C"/>
    <w:lvl w:ilvl="0" w:tplc="D4B6F504">
      <w:start w:val="4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4AD935DD"/>
    <w:multiLevelType w:val="hybridMultilevel"/>
    <w:tmpl w:val="3A52EFF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>
    <w:nsid w:val="5E616EBE"/>
    <w:multiLevelType w:val="hybridMultilevel"/>
    <w:tmpl w:val="7A42B526"/>
    <w:lvl w:ilvl="0" w:tplc="5C9EAE66">
      <w:start w:val="1"/>
      <w:numFmt w:val="decimal"/>
      <w:lvlText w:val="%1"/>
      <w:lvlJc w:val="left"/>
      <w:pPr>
        <w:ind w:left="1855" w:hanging="360"/>
      </w:pPr>
      <w:rPr>
        <w:rFonts w:hint="default"/>
        <w:sz w:val="16"/>
      </w:rPr>
    </w:lvl>
    <w:lvl w:ilvl="1" w:tplc="04190019" w:tentative="1">
      <w:start w:val="1"/>
      <w:numFmt w:val="lowerLetter"/>
      <w:lvlText w:val="%2."/>
      <w:lvlJc w:val="left"/>
      <w:pPr>
        <w:ind w:left="2575" w:hanging="360"/>
      </w:pPr>
    </w:lvl>
    <w:lvl w:ilvl="2" w:tplc="0419001B" w:tentative="1">
      <w:start w:val="1"/>
      <w:numFmt w:val="lowerRoman"/>
      <w:lvlText w:val="%3."/>
      <w:lvlJc w:val="right"/>
      <w:pPr>
        <w:ind w:left="3295" w:hanging="180"/>
      </w:pPr>
    </w:lvl>
    <w:lvl w:ilvl="3" w:tplc="0419000F" w:tentative="1">
      <w:start w:val="1"/>
      <w:numFmt w:val="decimal"/>
      <w:lvlText w:val="%4."/>
      <w:lvlJc w:val="left"/>
      <w:pPr>
        <w:ind w:left="4015" w:hanging="360"/>
      </w:pPr>
    </w:lvl>
    <w:lvl w:ilvl="4" w:tplc="04190019" w:tentative="1">
      <w:start w:val="1"/>
      <w:numFmt w:val="lowerLetter"/>
      <w:lvlText w:val="%5."/>
      <w:lvlJc w:val="left"/>
      <w:pPr>
        <w:ind w:left="4735" w:hanging="360"/>
      </w:pPr>
    </w:lvl>
    <w:lvl w:ilvl="5" w:tplc="0419001B" w:tentative="1">
      <w:start w:val="1"/>
      <w:numFmt w:val="lowerRoman"/>
      <w:lvlText w:val="%6."/>
      <w:lvlJc w:val="right"/>
      <w:pPr>
        <w:ind w:left="5455" w:hanging="180"/>
      </w:pPr>
    </w:lvl>
    <w:lvl w:ilvl="6" w:tplc="0419000F" w:tentative="1">
      <w:start w:val="1"/>
      <w:numFmt w:val="decimal"/>
      <w:lvlText w:val="%7."/>
      <w:lvlJc w:val="left"/>
      <w:pPr>
        <w:ind w:left="6175" w:hanging="360"/>
      </w:pPr>
    </w:lvl>
    <w:lvl w:ilvl="7" w:tplc="04190019" w:tentative="1">
      <w:start w:val="1"/>
      <w:numFmt w:val="lowerLetter"/>
      <w:lvlText w:val="%8."/>
      <w:lvlJc w:val="left"/>
      <w:pPr>
        <w:ind w:left="6895" w:hanging="360"/>
      </w:pPr>
    </w:lvl>
    <w:lvl w:ilvl="8" w:tplc="0419001B" w:tentative="1">
      <w:start w:val="1"/>
      <w:numFmt w:val="lowerRoman"/>
      <w:lvlText w:val="%9."/>
      <w:lvlJc w:val="right"/>
      <w:pPr>
        <w:ind w:left="7615" w:hanging="180"/>
      </w:pPr>
    </w:lvl>
  </w:abstractNum>
  <w:abstractNum w:abstractNumId="7">
    <w:nsid w:val="603A6993"/>
    <w:multiLevelType w:val="multilevel"/>
    <w:tmpl w:val="53EC0476"/>
    <w:lvl w:ilvl="0">
      <w:start w:val="1"/>
      <w:numFmt w:val="decimal"/>
      <w:suff w:val="nothing"/>
      <w:lvlText w:val="%1."/>
      <w:lvlJc w:val="left"/>
      <w:pPr>
        <w:ind w:left="-595" w:firstLine="1304"/>
      </w:pPr>
      <w:rPr>
        <w:rFonts w:hint="default"/>
      </w:rPr>
    </w:lvl>
    <w:lvl w:ilvl="1">
      <w:start w:val="1"/>
      <w:numFmt w:val="decimal"/>
      <w:isLgl/>
      <w:suff w:val="nothing"/>
      <w:lvlText w:val="%1.%2."/>
      <w:lvlJc w:val="left"/>
      <w:pPr>
        <w:ind w:left="284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313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77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06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70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99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63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922" w:hanging="1800"/>
      </w:pPr>
      <w:rPr>
        <w:rFonts w:hint="default"/>
      </w:rPr>
    </w:lvl>
  </w:abstractNum>
  <w:abstractNum w:abstractNumId="8">
    <w:nsid w:val="6C831947"/>
    <w:multiLevelType w:val="multilevel"/>
    <w:tmpl w:val="54BE5DA6"/>
    <w:lvl w:ilvl="0">
      <w:start w:val="1"/>
      <w:numFmt w:val="decimal"/>
      <w:lvlText w:val="%1."/>
      <w:lvlJc w:val="left"/>
      <w:pPr>
        <w:ind w:left="1845" w:hanging="1125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920" w:hanging="120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920" w:hanging="120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20" w:hanging="120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20" w:hanging="120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abstractNum w:abstractNumId="9">
    <w:nsid w:val="73C237D1"/>
    <w:multiLevelType w:val="hybridMultilevel"/>
    <w:tmpl w:val="0EBEDE7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>
    <w:nsid w:val="7AC64FE2"/>
    <w:multiLevelType w:val="multilevel"/>
    <w:tmpl w:val="54BE5DA6"/>
    <w:lvl w:ilvl="0">
      <w:start w:val="1"/>
      <w:numFmt w:val="decimal"/>
      <w:lvlText w:val="%1."/>
      <w:lvlJc w:val="left"/>
      <w:pPr>
        <w:ind w:left="1845" w:hanging="1125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920" w:hanging="120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920" w:hanging="120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20" w:hanging="120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20" w:hanging="120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num w:numId="1">
    <w:abstractNumId w:val="0"/>
  </w:num>
  <w:num w:numId="2">
    <w:abstractNumId w:val="8"/>
  </w:num>
  <w:num w:numId="3">
    <w:abstractNumId w:val="2"/>
  </w:num>
  <w:num w:numId="4">
    <w:abstractNumId w:val="4"/>
  </w:num>
  <w:num w:numId="5">
    <w:abstractNumId w:val="3"/>
  </w:num>
  <w:num w:numId="6">
    <w:abstractNumId w:val="9"/>
  </w:num>
  <w:num w:numId="7">
    <w:abstractNumId w:val="10"/>
  </w:num>
  <w:num w:numId="8">
    <w:abstractNumId w:val="1"/>
  </w:num>
  <w:num w:numId="9">
    <w:abstractNumId w:val="5"/>
  </w:num>
  <w:num w:numId="10">
    <w:abstractNumId w:val="7"/>
  </w:num>
  <w:num w:numId="11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attachedTemplate r:id="rId1"/>
  <w:stylePaneFormatFilter w:val="3F01"/>
  <w:defaultTabStop w:val="708"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76802">
      <o:colormenu v:ext="edit" strokecolor="none [3212]"/>
    </o:shapedefaults>
  </w:hdrShapeDefaults>
  <w:footnotePr>
    <w:footnote w:id="0"/>
    <w:footnote w:id="1"/>
  </w:footnotePr>
  <w:endnotePr>
    <w:endnote w:id="0"/>
    <w:endnote w:id="1"/>
  </w:endnotePr>
  <w:compat/>
  <w:rsids>
    <w:rsidRoot w:val="00D9297B"/>
    <w:rsid w:val="00001F3E"/>
    <w:rsid w:val="00002DC8"/>
    <w:rsid w:val="00006171"/>
    <w:rsid w:val="000071B7"/>
    <w:rsid w:val="00021B94"/>
    <w:rsid w:val="00023E90"/>
    <w:rsid w:val="0002541D"/>
    <w:rsid w:val="0003407F"/>
    <w:rsid w:val="0003486C"/>
    <w:rsid w:val="0003535E"/>
    <w:rsid w:val="000376AF"/>
    <w:rsid w:val="00041E71"/>
    <w:rsid w:val="000506D3"/>
    <w:rsid w:val="00050750"/>
    <w:rsid w:val="00050C97"/>
    <w:rsid w:val="00051890"/>
    <w:rsid w:val="00056D1A"/>
    <w:rsid w:val="00064A5B"/>
    <w:rsid w:val="00067926"/>
    <w:rsid w:val="000708AD"/>
    <w:rsid w:val="00071256"/>
    <w:rsid w:val="00072D48"/>
    <w:rsid w:val="00077D06"/>
    <w:rsid w:val="0008264D"/>
    <w:rsid w:val="00084E5B"/>
    <w:rsid w:val="000918F5"/>
    <w:rsid w:val="00095B9E"/>
    <w:rsid w:val="0009747F"/>
    <w:rsid w:val="000A4DCE"/>
    <w:rsid w:val="000A5869"/>
    <w:rsid w:val="000B1CEF"/>
    <w:rsid w:val="000B1D40"/>
    <w:rsid w:val="000B3A6E"/>
    <w:rsid w:val="000C01EE"/>
    <w:rsid w:val="000C0265"/>
    <w:rsid w:val="000C087A"/>
    <w:rsid w:val="000C43D1"/>
    <w:rsid w:val="000C5B65"/>
    <w:rsid w:val="000C683B"/>
    <w:rsid w:val="000C6BDC"/>
    <w:rsid w:val="000D0B2D"/>
    <w:rsid w:val="000D715C"/>
    <w:rsid w:val="000D720A"/>
    <w:rsid w:val="000E4D7F"/>
    <w:rsid w:val="000F18B8"/>
    <w:rsid w:val="000F3DF6"/>
    <w:rsid w:val="000F4E89"/>
    <w:rsid w:val="001038A1"/>
    <w:rsid w:val="00103C2D"/>
    <w:rsid w:val="00104010"/>
    <w:rsid w:val="00107008"/>
    <w:rsid w:val="0011246D"/>
    <w:rsid w:val="00112FE5"/>
    <w:rsid w:val="0011337A"/>
    <w:rsid w:val="00114E81"/>
    <w:rsid w:val="001170FA"/>
    <w:rsid w:val="00125553"/>
    <w:rsid w:val="00125AC8"/>
    <w:rsid w:val="0012733A"/>
    <w:rsid w:val="0012754D"/>
    <w:rsid w:val="00132253"/>
    <w:rsid w:val="0013462C"/>
    <w:rsid w:val="0013523D"/>
    <w:rsid w:val="001411F9"/>
    <w:rsid w:val="0014388E"/>
    <w:rsid w:val="00153CF5"/>
    <w:rsid w:val="001603EA"/>
    <w:rsid w:val="00163898"/>
    <w:rsid w:val="001643F3"/>
    <w:rsid w:val="001646EA"/>
    <w:rsid w:val="0016695D"/>
    <w:rsid w:val="00166E62"/>
    <w:rsid w:val="0017026B"/>
    <w:rsid w:val="0017138C"/>
    <w:rsid w:val="00177182"/>
    <w:rsid w:val="00180745"/>
    <w:rsid w:val="00182DE8"/>
    <w:rsid w:val="00185BAA"/>
    <w:rsid w:val="001863CF"/>
    <w:rsid w:val="00187F1C"/>
    <w:rsid w:val="00194158"/>
    <w:rsid w:val="001953B9"/>
    <w:rsid w:val="001A38C0"/>
    <w:rsid w:val="001A6175"/>
    <w:rsid w:val="001A6479"/>
    <w:rsid w:val="001B6FB6"/>
    <w:rsid w:val="001C2C64"/>
    <w:rsid w:val="001D152D"/>
    <w:rsid w:val="001D3F44"/>
    <w:rsid w:val="001D69D7"/>
    <w:rsid w:val="001E1152"/>
    <w:rsid w:val="001E25B4"/>
    <w:rsid w:val="001E2BFC"/>
    <w:rsid w:val="001F1C2F"/>
    <w:rsid w:val="001F44DF"/>
    <w:rsid w:val="001F7842"/>
    <w:rsid w:val="0020050C"/>
    <w:rsid w:val="00211DDC"/>
    <w:rsid w:val="00216B64"/>
    <w:rsid w:val="00216EF4"/>
    <w:rsid w:val="00225ADB"/>
    <w:rsid w:val="0022637D"/>
    <w:rsid w:val="002273D0"/>
    <w:rsid w:val="0023277B"/>
    <w:rsid w:val="0023368A"/>
    <w:rsid w:val="00233DBB"/>
    <w:rsid w:val="00235291"/>
    <w:rsid w:val="002359A6"/>
    <w:rsid w:val="002422E9"/>
    <w:rsid w:val="00242EF2"/>
    <w:rsid w:val="00243A14"/>
    <w:rsid w:val="00244B7F"/>
    <w:rsid w:val="00250255"/>
    <w:rsid w:val="0025117C"/>
    <w:rsid w:val="00252959"/>
    <w:rsid w:val="00253A64"/>
    <w:rsid w:val="00253AC1"/>
    <w:rsid w:val="00254E0A"/>
    <w:rsid w:val="00260A5B"/>
    <w:rsid w:val="00262FB6"/>
    <w:rsid w:val="00263301"/>
    <w:rsid w:val="0027070C"/>
    <w:rsid w:val="00270738"/>
    <w:rsid w:val="00275ED3"/>
    <w:rsid w:val="00276C35"/>
    <w:rsid w:val="00280600"/>
    <w:rsid w:val="00280703"/>
    <w:rsid w:val="00280793"/>
    <w:rsid w:val="00282110"/>
    <w:rsid w:val="00291B3F"/>
    <w:rsid w:val="00291F2A"/>
    <w:rsid w:val="00294022"/>
    <w:rsid w:val="002957E0"/>
    <w:rsid w:val="00296340"/>
    <w:rsid w:val="00297360"/>
    <w:rsid w:val="00297C97"/>
    <w:rsid w:val="002A0480"/>
    <w:rsid w:val="002A1F16"/>
    <w:rsid w:val="002A4742"/>
    <w:rsid w:val="002B1BE3"/>
    <w:rsid w:val="002B2A68"/>
    <w:rsid w:val="002B2CA7"/>
    <w:rsid w:val="002B5C4B"/>
    <w:rsid w:val="002C04AE"/>
    <w:rsid w:val="002C472D"/>
    <w:rsid w:val="002C7369"/>
    <w:rsid w:val="002D0962"/>
    <w:rsid w:val="002D18A7"/>
    <w:rsid w:val="002D1E77"/>
    <w:rsid w:val="002D414B"/>
    <w:rsid w:val="002D4717"/>
    <w:rsid w:val="002E1499"/>
    <w:rsid w:val="002E5362"/>
    <w:rsid w:val="002E785F"/>
    <w:rsid w:val="002F059E"/>
    <w:rsid w:val="002F0BF0"/>
    <w:rsid w:val="002F2F1C"/>
    <w:rsid w:val="002F5F52"/>
    <w:rsid w:val="002F7112"/>
    <w:rsid w:val="002F7FB3"/>
    <w:rsid w:val="00301665"/>
    <w:rsid w:val="003027AF"/>
    <w:rsid w:val="003040F1"/>
    <w:rsid w:val="00316024"/>
    <w:rsid w:val="0031618D"/>
    <w:rsid w:val="00317E4C"/>
    <w:rsid w:val="00323280"/>
    <w:rsid w:val="00325A55"/>
    <w:rsid w:val="00325D6F"/>
    <w:rsid w:val="00326200"/>
    <w:rsid w:val="0033202F"/>
    <w:rsid w:val="003351D4"/>
    <w:rsid w:val="00335B2D"/>
    <w:rsid w:val="0034575C"/>
    <w:rsid w:val="00346CC5"/>
    <w:rsid w:val="003471B3"/>
    <w:rsid w:val="00350F97"/>
    <w:rsid w:val="00351C70"/>
    <w:rsid w:val="003529F5"/>
    <w:rsid w:val="00355828"/>
    <w:rsid w:val="00356EDE"/>
    <w:rsid w:val="00361D23"/>
    <w:rsid w:val="00363E1D"/>
    <w:rsid w:val="0037101E"/>
    <w:rsid w:val="00372E20"/>
    <w:rsid w:val="003766E5"/>
    <w:rsid w:val="00376CDB"/>
    <w:rsid w:val="0037766F"/>
    <w:rsid w:val="00383C7F"/>
    <w:rsid w:val="0038497B"/>
    <w:rsid w:val="00384DF2"/>
    <w:rsid w:val="00386DB7"/>
    <w:rsid w:val="00386E08"/>
    <w:rsid w:val="0038797B"/>
    <w:rsid w:val="0039443D"/>
    <w:rsid w:val="003973FE"/>
    <w:rsid w:val="00397AAE"/>
    <w:rsid w:val="003A059F"/>
    <w:rsid w:val="003A0B13"/>
    <w:rsid w:val="003A1D1B"/>
    <w:rsid w:val="003A3A98"/>
    <w:rsid w:val="003A5F80"/>
    <w:rsid w:val="003A73A6"/>
    <w:rsid w:val="003A770F"/>
    <w:rsid w:val="003B04BE"/>
    <w:rsid w:val="003B158B"/>
    <w:rsid w:val="003B386E"/>
    <w:rsid w:val="003B4123"/>
    <w:rsid w:val="003B4599"/>
    <w:rsid w:val="003C5527"/>
    <w:rsid w:val="003D1926"/>
    <w:rsid w:val="003D2219"/>
    <w:rsid w:val="003D343C"/>
    <w:rsid w:val="003D5AEC"/>
    <w:rsid w:val="003D6809"/>
    <w:rsid w:val="003D745C"/>
    <w:rsid w:val="003E1641"/>
    <w:rsid w:val="003E6410"/>
    <w:rsid w:val="003E7A81"/>
    <w:rsid w:val="003F4ECE"/>
    <w:rsid w:val="003F6E70"/>
    <w:rsid w:val="00401B74"/>
    <w:rsid w:val="00402249"/>
    <w:rsid w:val="00404CF2"/>
    <w:rsid w:val="00405D63"/>
    <w:rsid w:val="00412CBD"/>
    <w:rsid w:val="00421B9E"/>
    <w:rsid w:val="00425523"/>
    <w:rsid w:val="0042582C"/>
    <w:rsid w:val="00430237"/>
    <w:rsid w:val="00430557"/>
    <w:rsid w:val="00434074"/>
    <w:rsid w:val="00434363"/>
    <w:rsid w:val="00437015"/>
    <w:rsid w:val="00440BFC"/>
    <w:rsid w:val="00441706"/>
    <w:rsid w:val="004432B2"/>
    <w:rsid w:val="00451C50"/>
    <w:rsid w:val="00453A1F"/>
    <w:rsid w:val="00454714"/>
    <w:rsid w:val="00455AD8"/>
    <w:rsid w:val="00457D92"/>
    <w:rsid w:val="0046071B"/>
    <w:rsid w:val="0046132B"/>
    <w:rsid w:val="00461612"/>
    <w:rsid w:val="00463BE0"/>
    <w:rsid w:val="00466A04"/>
    <w:rsid w:val="004713FB"/>
    <w:rsid w:val="004731FC"/>
    <w:rsid w:val="00474A57"/>
    <w:rsid w:val="0048160A"/>
    <w:rsid w:val="004825B4"/>
    <w:rsid w:val="00483699"/>
    <w:rsid w:val="0048376D"/>
    <w:rsid w:val="0048434B"/>
    <w:rsid w:val="00484C9E"/>
    <w:rsid w:val="00485490"/>
    <w:rsid w:val="00485838"/>
    <w:rsid w:val="0049140A"/>
    <w:rsid w:val="00497884"/>
    <w:rsid w:val="004A593B"/>
    <w:rsid w:val="004A740D"/>
    <w:rsid w:val="004B2625"/>
    <w:rsid w:val="004B279E"/>
    <w:rsid w:val="004B573E"/>
    <w:rsid w:val="004C18E8"/>
    <w:rsid w:val="004C1B4F"/>
    <w:rsid w:val="004D2637"/>
    <w:rsid w:val="004D26AF"/>
    <w:rsid w:val="004D3C60"/>
    <w:rsid w:val="004D4537"/>
    <w:rsid w:val="004D4AF2"/>
    <w:rsid w:val="004D58C7"/>
    <w:rsid w:val="004E43AE"/>
    <w:rsid w:val="004E4F66"/>
    <w:rsid w:val="004E5D4E"/>
    <w:rsid w:val="004E6C9E"/>
    <w:rsid w:val="004F6A00"/>
    <w:rsid w:val="004F789A"/>
    <w:rsid w:val="004F7CDE"/>
    <w:rsid w:val="00500959"/>
    <w:rsid w:val="00503F5A"/>
    <w:rsid w:val="0050490F"/>
    <w:rsid w:val="00505B06"/>
    <w:rsid w:val="00513E20"/>
    <w:rsid w:val="0051402B"/>
    <w:rsid w:val="005145B3"/>
    <w:rsid w:val="00514D61"/>
    <w:rsid w:val="00514F24"/>
    <w:rsid w:val="005206FA"/>
    <w:rsid w:val="005214E1"/>
    <w:rsid w:val="00521574"/>
    <w:rsid w:val="00523634"/>
    <w:rsid w:val="00524D6C"/>
    <w:rsid w:val="00525D5C"/>
    <w:rsid w:val="00525E38"/>
    <w:rsid w:val="00532E65"/>
    <w:rsid w:val="00533708"/>
    <w:rsid w:val="00537891"/>
    <w:rsid w:val="00545458"/>
    <w:rsid w:val="00550501"/>
    <w:rsid w:val="005530A2"/>
    <w:rsid w:val="005542FC"/>
    <w:rsid w:val="00557023"/>
    <w:rsid w:val="00561991"/>
    <w:rsid w:val="00564857"/>
    <w:rsid w:val="005659D9"/>
    <w:rsid w:val="00573200"/>
    <w:rsid w:val="00575D87"/>
    <w:rsid w:val="00576B1A"/>
    <w:rsid w:val="005802AE"/>
    <w:rsid w:val="00585EF8"/>
    <w:rsid w:val="00593EC0"/>
    <w:rsid w:val="00594A39"/>
    <w:rsid w:val="00594DEF"/>
    <w:rsid w:val="0059637B"/>
    <w:rsid w:val="005970CD"/>
    <w:rsid w:val="005A072B"/>
    <w:rsid w:val="005A0A19"/>
    <w:rsid w:val="005A2FB2"/>
    <w:rsid w:val="005A3C52"/>
    <w:rsid w:val="005A583E"/>
    <w:rsid w:val="005A6C5A"/>
    <w:rsid w:val="005A7C7F"/>
    <w:rsid w:val="005B10FD"/>
    <w:rsid w:val="005B2048"/>
    <w:rsid w:val="005B24EB"/>
    <w:rsid w:val="005B2796"/>
    <w:rsid w:val="005B51D9"/>
    <w:rsid w:val="005B6612"/>
    <w:rsid w:val="005B693B"/>
    <w:rsid w:val="005C1BD8"/>
    <w:rsid w:val="005D049B"/>
    <w:rsid w:val="005D0795"/>
    <w:rsid w:val="005D1154"/>
    <w:rsid w:val="005D20AE"/>
    <w:rsid w:val="005D2C71"/>
    <w:rsid w:val="005D4E88"/>
    <w:rsid w:val="005D7A69"/>
    <w:rsid w:val="005E0E2D"/>
    <w:rsid w:val="005E2AA6"/>
    <w:rsid w:val="005E4D49"/>
    <w:rsid w:val="005E61DF"/>
    <w:rsid w:val="005E6BBD"/>
    <w:rsid w:val="005F337E"/>
    <w:rsid w:val="005F379F"/>
    <w:rsid w:val="005F443C"/>
    <w:rsid w:val="005F591A"/>
    <w:rsid w:val="005F5FF6"/>
    <w:rsid w:val="005F693F"/>
    <w:rsid w:val="005F6E65"/>
    <w:rsid w:val="005F73F7"/>
    <w:rsid w:val="00601EBE"/>
    <w:rsid w:val="0060223D"/>
    <w:rsid w:val="006023B2"/>
    <w:rsid w:val="00604FC0"/>
    <w:rsid w:val="00605DC3"/>
    <w:rsid w:val="00611741"/>
    <w:rsid w:val="00620AB8"/>
    <w:rsid w:val="00620EBE"/>
    <w:rsid w:val="006221A7"/>
    <w:rsid w:val="00622B75"/>
    <w:rsid w:val="0062377C"/>
    <w:rsid w:val="00623EE5"/>
    <w:rsid w:val="00624B12"/>
    <w:rsid w:val="00627361"/>
    <w:rsid w:val="006309AA"/>
    <w:rsid w:val="00632CD6"/>
    <w:rsid w:val="00634FF4"/>
    <w:rsid w:val="00635AFF"/>
    <w:rsid w:val="00635DF0"/>
    <w:rsid w:val="0063684F"/>
    <w:rsid w:val="0063757D"/>
    <w:rsid w:val="0064138C"/>
    <w:rsid w:val="0064277B"/>
    <w:rsid w:val="00650AD0"/>
    <w:rsid w:val="006525CD"/>
    <w:rsid w:val="006531D7"/>
    <w:rsid w:val="006601AA"/>
    <w:rsid w:val="0066039A"/>
    <w:rsid w:val="00661149"/>
    <w:rsid w:val="00667622"/>
    <w:rsid w:val="00671040"/>
    <w:rsid w:val="00673B0F"/>
    <w:rsid w:val="00676239"/>
    <w:rsid w:val="00683BB7"/>
    <w:rsid w:val="00685469"/>
    <w:rsid w:val="00691A71"/>
    <w:rsid w:val="006929EC"/>
    <w:rsid w:val="00694A78"/>
    <w:rsid w:val="00697387"/>
    <w:rsid w:val="006A2622"/>
    <w:rsid w:val="006A3047"/>
    <w:rsid w:val="006A39DE"/>
    <w:rsid w:val="006A3C66"/>
    <w:rsid w:val="006A7681"/>
    <w:rsid w:val="006A7EBF"/>
    <w:rsid w:val="006B022B"/>
    <w:rsid w:val="006B0A51"/>
    <w:rsid w:val="006B3395"/>
    <w:rsid w:val="006B456C"/>
    <w:rsid w:val="006B49B6"/>
    <w:rsid w:val="006C27F8"/>
    <w:rsid w:val="006C5709"/>
    <w:rsid w:val="006D0246"/>
    <w:rsid w:val="006D443D"/>
    <w:rsid w:val="006D5E27"/>
    <w:rsid w:val="006E1791"/>
    <w:rsid w:val="006E2758"/>
    <w:rsid w:val="006E2FA2"/>
    <w:rsid w:val="006E36A0"/>
    <w:rsid w:val="006F6DDC"/>
    <w:rsid w:val="00703ECA"/>
    <w:rsid w:val="00710062"/>
    <w:rsid w:val="00711ECD"/>
    <w:rsid w:val="00717427"/>
    <w:rsid w:val="00722739"/>
    <w:rsid w:val="00725F5E"/>
    <w:rsid w:val="007266C5"/>
    <w:rsid w:val="00726832"/>
    <w:rsid w:val="007307D3"/>
    <w:rsid w:val="0073573B"/>
    <w:rsid w:val="0073744C"/>
    <w:rsid w:val="00741E54"/>
    <w:rsid w:val="0074788E"/>
    <w:rsid w:val="007502F8"/>
    <w:rsid w:val="00751070"/>
    <w:rsid w:val="00757136"/>
    <w:rsid w:val="00760C7F"/>
    <w:rsid w:val="00764231"/>
    <w:rsid w:val="00764540"/>
    <w:rsid w:val="00764AAF"/>
    <w:rsid w:val="007707EF"/>
    <w:rsid w:val="00770875"/>
    <w:rsid w:val="00770B1E"/>
    <w:rsid w:val="0077315C"/>
    <w:rsid w:val="007749B6"/>
    <w:rsid w:val="007750CB"/>
    <w:rsid w:val="007774C0"/>
    <w:rsid w:val="00777EC1"/>
    <w:rsid w:val="007809EC"/>
    <w:rsid w:val="00783379"/>
    <w:rsid w:val="007833E0"/>
    <w:rsid w:val="00785053"/>
    <w:rsid w:val="00785741"/>
    <w:rsid w:val="00785AA3"/>
    <w:rsid w:val="00790DF8"/>
    <w:rsid w:val="00791462"/>
    <w:rsid w:val="00797A50"/>
    <w:rsid w:val="00797BEC"/>
    <w:rsid w:val="007A28DD"/>
    <w:rsid w:val="007A4637"/>
    <w:rsid w:val="007A4A34"/>
    <w:rsid w:val="007A4CB1"/>
    <w:rsid w:val="007A4E97"/>
    <w:rsid w:val="007A64A1"/>
    <w:rsid w:val="007B0114"/>
    <w:rsid w:val="007B031A"/>
    <w:rsid w:val="007B1374"/>
    <w:rsid w:val="007B17CC"/>
    <w:rsid w:val="007B3117"/>
    <w:rsid w:val="007B5E21"/>
    <w:rsid w:val="007C0EAA"/>
    <w:rsid w:val="007C384C"/>
    <w:rsid w:val="007C4994"/>
    <w:rsid w:val="007D1C6A"/>
    <w:rsid w:val="007D462E"/>
    <w:rsid w:val="007D73B7"/>
    <w:rsid w:val="007E0BA9"/>
    <w:rsid w:val="007E19BA"/>
    <w:rsid w:val="007E2B17"/>
    <w:rsid w:val="007F1390"/>
    <w:rsid w:val="007F2A96"/>
    <w:rsid w:val="0080496C"/>
    <w:rsid w:val="00805311"/>
    <w:rsid w:val="0080584F"/>
    <w:rsid w:val="008058A1"/>
    <w:rsid w:val="00806F5B"/>
    <w:rsid w:val="00812D5E"/>
    <w:rsid w:val="008151A4"/>
    <w:rsid w:val="008159A6"/>
    <w:rsid w:val="00815C82"/>
    <w:rsid w:val="008238DD"/>
    <w:rsid w:val="00827757"/>
    <w:rsid w:val="0083072A"/>
    <w:rsid w:val="00831976"/>
    <w:rsid w:val="00836D0F"/>
    <w:rsid w:val="0084244E"/>
    <w:rsid w:val="0084366E"/>
    <w:rsid w:val="008500E2"/>
    <w:rsid w:val="008628C2"/>
    <w:rsid w:val="008629B3"/>
    <w:rsid w:val="008634F3"/>
    <w:rsid w:val="00867A0E"/>
    <w:rsid w:val="00871526"/>
    <w:rsid w:val="00871983"/>
    <w:rsid w:val="00874DD0"/>
    <w:rsid w:val="00875BE7"/>
    <w:rsid w:val="00885908"/>
    <w:rsid w:val="00886E27"/>
    <w:rsid w:val="00891146"/>
    <w:rsid w:val="00891951"/>
    <w:rsid w:val="008926BA"/>
    <w:rsid w:val="00894379"/>
    <w:rsid w:val="00894736"/>
    <w:rsid w:val="008963AD"/>
    <w:rsid w:val="008A0750"/>
    <w:rsid w:val="008A7EDA"/>
    <w:rsid w:val="008B1EA9"/>
    <w:rsid w:val="008B2AFE"/>
    <w:rsid w:val="008B434C"/>
    <w:rsid w:val="008B547E"/>
    <w:rsid w:val="008B54B2"/>
    <w:rsid w:val="008C28B6"/>
    <w:rsid w:val="008C6076"/>
    <w:rsid w:val="008D10BF"/>
    <w:rsid w:val="008D1665"/>
    <w:rsid w:val="008D4722"/>
    <w:rsid w:val="008D5AC0"/>
    <w:rsid w:val="008E03A1"/>
    <w:rsid w:val="008E6E9E"/>
    <w:rsid w:val="008E719C"/>
    <w:rsid w:val="008F0375"/>
    <w:rsid w:val="008F1385"/>
    <w:rsid w:val="009023F7"/>
    <w:rsid w:val="00903A67"/>
    <w:rsid w:val="00904625"/>
    <w:rsid w:val="00904D12"/>
    <w:rsid w:val="00911851"/>
    <w:rsid w:val="00911961"/>
    <w:rsid w:val="00913CDA"/>
    <w:rsid w:val="00914B75"/>
    <w:rsid w:val="00915C70"/>
    <w:rsid w:val="0092463B"/>
    <w:rsid w:val="00925047"/>
    <w:rsid w:val="009277B5"/>
    <w:rsid w:val="009301E5"/>
    <w:rsid w:val="00931870"/>
    <w:rsid w:val="00931D27"/>
    <w:rsid w:val="009327EE"/>
    <w:rsid w:val="00935373"/>
    <w:rsid w:val="009353EB"/>
    <w:rsid w:val="009368FC"/>
    <w:rsid w:val="0093722C"/>
    <w:rsid w:val="00937F60"/>
    <w:rsid w:val="00945354"/>
    <w:rsid w:val="00945F91"/>
    <w:rsid w:val="0095124A"/>
    <w:rsid w:val="0095133D"/>
    <w:rsid w:val="00953579"/>
    <w:rsid w:val="00953BD6"/>
    <w:rsid w:val="00956B8D"/>
    <w:rsid w:val="00956F62"/>
    <w:rsid w:val="009577B8"/>
    <w:rsid w:val="00962C60"/>
    <w:rsid w:val="00963383"/>
    <w:rsid w:val="009634C8"/>
    <w:rsid w:val="0096411B"/>
    <w:rsid w:val="0097162B"/>
    <w:rsid w:val="00974853"/>
    <w:rsid w:val="00976076"/>
    <w:rsid w:val="0097668F"/>
    <w:rsid w:val="00981C98"/>
    <w:rsid w:val="0098238E"/>
    <w:rsid w:val="00982916"/>
    <w:rsid w:val="0098438D"/>
    <w:rsid w:val="00984EA7"/>
    <w:rsid w:val="00987C9B"/>
    <w:rsid w:val="00993F41"/>
    <w:rsid w:val="009959AE"/>
    <w:rsid w:val="00996044"/>
    <w:rsid w:val="009978EE"/>
    <w:rsid w:val="009A331A"/>
    <w:rsid w:val="009A667F"/>
    <w:rsid w:val="009B0F92"/>
    <w:rsid w:val="009B204E"/>
    <w:rsid w:val="009B2223"/>
    <w:rsid w:val="009B2345"/>
    <w:rsid w:val="009B33FC"/>
    <w:rsid w:val="009B4A19"/>
    <w:rsid w:val="009B6E93"/>
    <w:rsid w:val="009B7625"/>
    <w:rsid w:val="009C2A40"/>
    <w:rsid w:val="009C4C11"/>
    <w:rsid w:val="009D1CBA"/>
    <w:rsid w:val="009D4384"/>
    <w:rsid w:val="009D4BE3"/>
    <w:rsid w:val="009D6F2C"/>
    <w:rsid w:val="009E18DE"/>
    <w:rsid w:val="009E5A9A"/>
    <w:rsid w:val="009E5B41"/>
    <w:rsid w:val="009F2C2F"/>
    <w:rsid w:val="009F2CF4"/>
    <w:rsid w:val="009F35D0"/>
    <w:rsid w:val="009F65A5"/>
    <w:rsid w:val="009F7E6B"/>
    <w:rsid w:val="00A03B64"/>
    <w:rsid w:val="00A06EAF"/>
    <w:rsid w:val="00A110DA"/>
    <w:rsid w:val="00A11AC8"/>
    <w:rsid w:val="00A11FF9"/>
    <w:rsid w:val="00A12465"/>
    <w:rsid w:val="00A16FE5"/>
    <w:rsid w:val="00A22CB5"/>
    <w:rsid w:val="00A23172"/>
    <w:rsid w:val="00A23395"/>
    <w:rsid w:val="00A24DFF"/>
    <w:rsid w:val="00A27208"/>
    <w:rsid w:val="00A30E68"/>
    <w:rsid w:val="00A31397"/>
    <w:rsid w:val="00A31832"/>
    <w:rsid w:val="00A3196E"/>
    <w:rsid w:val="00A33D17"/>
    <w:rsid w:val="00A353C4"/>
    <w:rsid w:val="00A40056"/>
    <w:rsid w:val="00A406F4"/>
    <w:rsid w:val="00A42484"/>
    <w:rsid w:val="00A43032"/>
    <w:rsid w:val="00A46D26"/>
    <w:rsid w:val="00A47A1E"/>
    <w:rsid w:val="00A521FE"/>
    <w:rsid w:val="00A52600"/>
    <w:rsid w:val="00A5354C"/>
    <w:rsid w:val="00A56935"/>
    <w:rsid w:val="00A57F52"/>
    <w:rsid w:val="00A620F7"/>
    <w:rsid w:val="00A62B7E"/>
    <w:rsid w:val="00A62BD1"/>
    <w:rsid w:val="00A656E2"/>
    <w:rsid w:val="00A65F7E"/>
    <w:rsid w:val="00A710AD"/>
    <w:rsid w:val="00A72479"/>
    <w:rsid w:val="00A7480B"/>
    <w:rsid w:val="00A81FBF"/>
    <w:rsid w:val="00A91FB4"/>
    <w:rsid w:val="00A94003"/>
    <w:rsid w:val="00A97491"/>
    <w:rsid w:val="00AA097A"/>
    <w:rsid w:val="00AA0DA4"/>
    <w:rsid w:val="00AA789A"/>
    <w:rsid w:val="00AB44B5"/>
    <w:rsid w:val="00AB60A9"/>
    <w:rsid w:val="00AB6192"/>
    <w:rsid w:val="00AC1745"/>
    <w:rsid w:val="00AC6B95"/>
    <w:rsid w:val="00AD0D68"/>
    <w:rsid w:val="00AD4EAD"/>
    <w:rsid w:val="00AD6546"/>
    <w:rsid w:val="00AD76BA"/>
    <w:rsid w:val="00AE1044"/>
    <w:rsid w:val="00AE1586"/>
    <w:rsid w:val="00AE414C"/>
    <w:rsid w:val="00AE6479"/>
    <w:rsid w:val="00B01109"/>
    <w:rsid w:val="00B0247B"/>
    <w:rsid w:val="00B03294"/>
    <w:rsid w:val="00B03F3F"/>
    <w:rsid w:val="00B103A7"/>
    <w:rsid w:val="00B11C19"/>
    <w:rsid w:val="00B142AE"/>
    <w:rsid w:val="00B149FA"/>
    <w:rsid w:val="00B14ECF"/>
    <w:rsid w:val="00B20BC3"/>
    <w:rsid w:val="00B21710"/>
    <w:rsid w:val="00B243AC"/>
    <w:rsid w:val="00B26C93"/>
    <w:rsid w:val="00B3088B"/>
    <w:rsid w:val="00B30BA4"/>
    <w:rsid w:val="00B32E3D"/>
    <w:rsid w:val="00B33BA6"/>
    <w:rsid w:val="00B343BB"/>
    <w:rsid w:val="00B354C2"/>
    <w:rsid w:val="00B35D19"/>
    <w:rsid w:val="00B400AD"/>
    <w:rsid w:val="00B45C8C"/>
    <w:rsid w:val="00B47A58"/>
    <w:rsid w:val="00B52990"/>
    <w:rsid w:val="00B531F3"/>
    <w:rsid w:val="00B758AD"/>
    <w:rsid w:val="00B7650B"/>
    <w:rsid w:val="00B7752B"/>
    <w:rsid w:val="00B77A02"/>
    <w:rsid w:val="00B80E54"/>
    <w:rsid w:val="00B846F3"/>
    <w:rsid w:val="00B87023"/>
    <w:rsid w:val="00B874FF"/>
    <w:rsid w:val="00B87C9F"/>
    <w:rsid w:val="00B94118"/>
    <w:rsid w:val="00B953B8"/>
    <w:rsid w:val="00B97459"/>
    <w:rsid w:val="00BA0503"/>
    <w:rsid w:val="00BA212B"/>
    <w:rsid w:val="00BA7673"/>
    <w:rsid w:val="00BA7E51"/>
    <w:rsid w:val="00BB246D"/>
    <w:rsid w:val="00BB25F9"/>
    <w:rsid w:val="00BB6095"/>
    <w:rsid w:val="00BB6CEC"/>
    <w:rsid w:val="00BB73D6"/>
    <w:rsid w:val="00BC14F3"/>
    <w:rsid w:val="00BD0BE6"/>
    <w:rsid w:val="00BD2C8B"/>
    <w:rsid w:val="00BD456C"/>
    <w:rsid w:val="00BD79E7"/>
    <w:rsid w:val="00BD7B99"/>
    <w:rsid w:val="00BD7D78"/>
    <w:rsid w:val="00BE3352"/>
    <w:rsid w:val="00BF07D1"/>
    <w:rsid w:val="00BF1061"/>
    <w:rsid w:val="00BF33EF"/>
    <w:rsid w:val="00BF7AEC"/>
    <w:rsid w:val="00C0060F"/>
    <w:rsid w:val="00C06DA5"/>
    <w:rsid w:val="00C2037C"/>
    <w:rsid w:val="00C24263"/>
    <w:rsid w:val="00C249E9"/>
    <w:rsid w:val="00C24F34"/>
    <w:rsid w:val="00C31878"/>
    <w:rsid w:val="00C33553"/>
    <w:rsid w:val="00C33F8A"/>
    <w:rsid w:val="00C3414E"/>
    <w:rsid w:val="00C344EF"/>
    <w:rsid w:val="00C3555B"/>
    <w:rsid w:val="00C43A0D"/>
    <w:rsid w:val="00C47932"/>
    <w:rsid w:val="00C50720"/>
    <w:rsid w:val="00C522BD"/>
    <w:rsid w:val="00C53E57"/>
    <w:rsid w:val="00C54C0D"/>
    <w:rsid w:val="00C54CB1"/>
    <w:rsid w:val="00C56013"/>
    <w:rsid w:val="00C57CD2"/>
    <w:rsid w:val="00C63A12"/>
    <w:rsid w:val="00C650AC"/>
    <w:rsid w:val="00C65609"/>
    <w:rsid w:val="00C72EE7"/>
    <w:rsid w:val="00C74129"/>
    <w:rsid w:val="00C74222"/>
    <w:rsid w:val="00C7459F"/>
    <w:rsid w:val="00C747BC"/>
    <w:rsid w:val="00C77624"/>
    <w:rsid w:val="00C82DAD"/>
    <w:rsid w:val="00C82EE8"/>
    <w:rsid w:val="00C83C59"/>
    <w:rsid w:val="00C8747F"/>
    <w:rsid w:val="00C92CFB"/>
    <w:rsid w:val="00C95FCA"/>
    <w:rsid w:val="00CB34D6"/>
    <w:rsid w:val="00CB4345"/>
    <w:rsid w:val="00CB7AA3"/>
    <w:rsid w:val="00CC0E9B"/>
    <w:rsid w:val="00CC2A10"/>
    <w:rsid w:val="00CC30EB"/>
    <w:rsid w:val="00CC7168"/>
    <w:rsid w:val="00CC7395"/>
    <w:rsid w:val="00CD0B68"/>
    <w:rsid w:val="00CD26C6"/>
    <w:rsid w:val="00CE2F8B"/>
    <w:rsid w:val="00CE3EDB"/>
    <w:rsid w:val="00CE48DF"/>
    <w:rsid w:val="00CF30DA"/>
    <w:rsid w:val="00CF4713"/>
    <w:rsid w:val="00CF66EA"/>
    <w:rsid w:val="00CF774F"/>
    <w:rsid w:val="00CF7FE3"/>
    <w:rsid w:val="00D065EE"/>
    <w:rsid w:val="00D0720B"/>
    <w:rsid w:val="00D211A8"/>
    <w:rsid w:val="00D21D2A"/>
    <w:rsid w:val="00D22873"/>
    <w:rsid w:val="00D22B8A"/>
    <w:rsid w:val="00D2302E"/>
    <w:rsid w:val="00D247A8"/>
    <w:rsid w:val="00D3034B"/>
    <w:rsid w:val="00D326CF"/>
    <w:rsid w:val="00D32D57"/>
    <w:rsid w:val="00D32FC4"/>
    <w:rsid w:val="00D33620"/>
    <w:rsid w:val="00D351BB"/>
    <w:rsid w:val="00D356B1"/>
    <w:rsid w:val="00D37A99"/>
    <w:rsid w:val="00D37E52"/>
    <w:rsid w:val="00D42725"/>
    <w:rsid w:val="00D46208"/>
    <w:rsid w:val="00D50103"/>
    <w:rsid w:val="00D533E4"/>
    <w:rsid w:val="00D53524"/>
    <w:rsid w:val="00D53C5B"/>
    <w:rsid w:val="00D54DA0"/>
    <w:rsid w:val="00D55071"/>
    <w:rsid w:val="00D55D00"/>
    <w:rsid w:val="00D61347"/>
    <w:rsid w:val="00D622E3"/>
    <w:rsid w:val="00D63F44"/>
    <w:rsid w:val="00D651D3"/>
    <w:rsid w:val="00D66408"/>
    <w:rsid w:val="00D66CEB"/>
    <w:rsid w:val="00D67BEA"/>
    <w:rsid w:val="00D7503D"/>
    <w:rsid w:val="00D77FF3"/>
    <w:rsid w:val="00D83DE8"/>
    <w:rsid w:val="00D85BB3"/>
    <w:rsid w:val="00D91241"/>
    <w:rsid w:val="00D91D3D"/>
    <w:rsid w:val="00D91F27"/>
    <w:rsid w:val="00D9297B"/>
    <w:rsid w:val="00DA04EC"/>
    <w:rsid w:val="00DA635B"/>
    <w:rsid w:val="00DA6CF9"/>
    <w:rsid w:val="00DA754A"/>
    <w:rsid w:val="00DA75C0"/>
    <w:rsid w:val="00DA7946"/>
    <w:rsid w:val="00DA7C55"/>
    <w:rsid w:val="00DB1521"/>
    <w:rsid w:val="00DB188D"/>
    <w:rsid w:val="00DB7F61"/>
    <w:rsid w:val="00DC4F21"/>
    <w:rsid w:val="00DC7DFF"/>
    <w:rsid w:val="00DD613E"/>
    <w:rsid w:val="00DD66DB"/>
    <w:rsid w:val="00DE0D0A"/>
    <w:rsid w:val="00DE3D8F"/>
    <w:rsid w:val="00DE5C8C"/>
    <w:rsid w:val="00DF0F94"/>
    <w:rsid w:val="00DF4034"/>
    <w:rsid w:val="00DF78BE"/>
    <w:rsid w:val="00E00B9C"/>
    <w:rsid w:val="00E034DB"/>
    <w:rsid w:val="00E03A9D"/>
    <w:rsid w:val="00E0482F"/>
    <w:rsid w:val="00E06BEB"/>
    <w:rsid w:val="00E12F38"/>
    <w:rsid w:val="00E162C7"/>
    <w:rsid w:val="00E25A28"/>
    <w:rsid w:val="00E31121"/>
    <w:rsid w:val="00E37193"/>
    <w:rsid w:val="00E40117"/>
    <w:rsid w:val="00E40E70"/>
    <w:rsid w:val="00E41E42"/>
    <w:rsid w:val="00E41EA7"/>
    <w:rsid w:val="00E44EBA"/>
    <w:rsid w:val="00E46E11"/>
    <w:rsid w:val="00E47977"/>
    <w:rsid w:val="00E52650"/>
    <w:rsid w:val="00E53378"/>
    <w:rsid w:val="00E558C5"/>
    <w:rsid w:val="00E56509"/>
    <w:rsid w:val="00E57251"/>
    <w:rsid w:val="00E6049B"/>
    <w:rsid w:val="00E60531"/>
    <w:rsid w:val="00E61460"/>
    <w:rsid w:val="00E67F0F"/>
    <w:rsid w:val="00E77A82"/>
    <w:rsid w:val="00E8140A"/>
    <w:rsid w:val="00E84DF6"/>
    <w:rsid w:val="00E876A0"/>
    <w:rsid w:val="00E9001A"/>
    <w:rsid w:val="00E92657"/>
    <w:rsid w:val="00E96177"/>
    <w:rsid w:val="00E973A3"/>
    <w:rsid w:val="00EA0918"/>
    <w:rsid w:val="00EA0ABB"/>
    <w:rsid w:val="00EA62BF"/>
    <w:rsid w:val="00EA7620"/>
    <w:rsid w:val="00EA7CEE"/>
    <w:rsid w:val="00EB0428"/>
    <w:rsid w:val="00EB3777"/>
    <w:rsid w:val="00EB7255"/>
    <w:rsid w:val="00EB796F"/>
    <w:rsid w:val="00EC093B"/>
    <w:rsid w:val="00EC0D5B"/>
    <w:rsid w:val="00EC2884"/>
    <w:rsid w:val="00EC47E9"/>
    <w:rsid w:val="00EC58FB"/>
    <w:rsid w:val="00EC7320"/>
    <w:rsid w:val="00ED0607"/>
    <w:rsid w:val="00ED130A"/>
    <w:rsid w:val="00ED46FF"/>
    <w:rsid w:val="00ED5935"/>
    <w:rsid w:val="00ED665A"/>
    <w:rsid w:val="00ED75CD"/>
    <w:rsid w:val="00EE16F4"/>
    <w:rsid w:val="00EE25DA"/>
    <w:rsid w:val="00EE2A14"/>
    <w:rsid w:val="00EF02CB"/>
    <w:rsid w:val="00EF2EEC"/>
    <w:rsid w:val="00EF3F6F"/>
    <w:rsid w:val="00EF404A"/>
    <w:rsid w:val="00EF513E"/>
    <w:rsid w:val="00EF51F4"/>
    <w:rsid w:val="00EF56A4"/>
    <w:rsid w:val="00EF7BDC"/>
    <w:rsid w:val="00F0601F"/>
    <w:rsid w:val="00F070FF"/>
    <w:rsid w:val="00F07F9D"/>
    <w:rsid w:val="00F112BA"/>
    <w:rsid w:val="00F11840"/>
    <w:rsid w:val="00F14FCA"/>
    <w:rsid w:val="00F164A2"/>
    <w:rsid w:val="00F17FFA"/>
    <w:rsid w:val="00F20CBF"/>
    <w:rsid w:val="00F24228"/>
    <w:rsid w:val="00F250FB"/>
    <w:rsid w:val="00F3549E"/>
    <w:rsid w:val="00F407D5"/>
    <w:rsid w:val="00F40B3F"/>
    <w:rsid w:val="00F536FD"/>
    <w:rsid w:val="00F53E51"/>
    <w:rsid w:val="00F634A2"/>
    <w:rsid w:val="00F67FED"/>
    <w:rsid w:val="00F7006A"/>
    <w:rsid w:val="00F708E2"/>
    <w:rsid w:val="00F762D7"/>
    <w:rsid w:val="00F76D38"/>
    <w:rsid w:val="00F803BE"/>
    <w:rsid w:val="00F820FF"/>
    <w:rsid w:val="00F83BEE"/>
    <w:rsid w:val="00F869AA"/>
    <w:rsid w:val="00F92B93"/>
    <w:rsid w:val="00F93509"/>
    <w:rsid w:val="00F96495"/>
    <w:rsid w:val="00FA0557"/>
    <w:rsid w:val="00FA6102"/>
    <w:rsid w:val="00FA6132"/>
    <w:rsid w:val="00FB303B"/>
    <w:rsid w:val="00FB6BF2"/>
    <w:rsid w:val="00FC0629"/>
    <w:rsid w:val="00FC3710"/>
    <w:rsid w:val="00FD27FB"/>
    <w:rsid w:val="00FD5206"/>
    <w:rsid w:val="00FD780E"/>
    <w:rsid w:val="00FE0148"/>
    <w:rsid w:val="00FE04ED"/>
    <w:rsid w:val="00FE573D"/>
    <w:rsid w:val="00FE6ECE"/>
    <w:rsid w:val="00FE7511"/>
    <w:rsid w:val="00FF303F"/>
    <w:rsid w:val="00FF41A1"/>
    <w:rsid w:val="00FF7DC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6802">
      <o:colormenu v:ext="edit" strokecolor="none [3212]"/>
    </o:shapedefaults>
    <o:shapelayout v:ext="edit">
      <o:idmap v:ext="edit" data="1"/>
      <o:rules v:ext="edit">
        <o:r id="V:Rule2" type="connector" idref="#AutoShape 3"/>
        <o:r id="V:Rule4" type="connector" idref="#_x0000_s1031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C0265"/>
  </w:style>
  <w:style w:type="paragraph" w:styleId="1">
    <w:name w:val="heading 1"/>
    <w:basedOn w:val="a"/>
    <w:next w:val="a"/>
    <w:qFormat/>
    <w:rsid w:val="000C0265"/>
    <w:pPr>
      <w:keepNext/>
      <w:jc w:val="both"/>
      <w:outlineLvl w:val="0"/>
    </w:pPr>
    <w:rPr>
      <w:sz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Iauiue">
    <w:name w:val="Iau?iue"/>
    <w:rsid w:val="004F7CDE"/>
    <w:rPr>
      <w:sz w:val="26"/>
    </w:rPr>
  </w:style>
  <w:style w:type="paragraph" w:customStyle="1" w:styleId="caaieiaie1">
    <w:name w:val="caaieiaie 1"/>
    <w:basedOn w:val="Iauiue"/>
    <w:next w:val="Iauiue"/>
    <w:rsid w:val="0080584F"/>
    <w:pPr>
      <w:keepNext/>
    </w:pPr>
    <w:rPr>
      <w:b/>
      <w:sz w:val="28"/>
    </w:rPr>
  </w:style>
  <w:style w:type="paragraph" w:styleId="a3">
    <w:name w:val="header"/>
    <w:basedOn w:val="a"/>
    <w:link w:val="a4"/>
    <w:uiPriority w:val="99"/>
    <w:rsid w:val="00D9297B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D9297B"/>
  </w:style>
  <w:style w:type="paragraph" w:styleId="a5">
    <w:name w:val="footer"/>
    <w:basedOn w:val="a"/>
    <w:link w:val="a6"/>
    <w:uiPriority w:val="99"/>
    <w:rsid w:val="00D9297B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D9297B"/>
  </w:style>
  <w:style w:type="paragraph" w:styleId="a7">
    <w:name w:val="No Spacing"/>
    <w:uiPriority w:val="1"/>
    <w:qFormat/>
    <w:rsid w:val="007809EC"/>
    <w:rPr>
      <w:rFonts w:ascii="Calibri" w:eastAsia="Calibri" w:hAnsi="Calibri"/>
      <w:sz w:val="22"/>
      <w:szCs w:val="22"/>
      <w:lang w:eastAsia="en-US"/>
    </w:rPr>
  </w:style>
  <w:style w:type="paragraph" w:customStyle="1" w:styleId="ConsPlusNormal">
    <w:name w:val="ConsPlusNormal"/>
    <w:rsid w:val="00AA097A"/>
    <w:pPr>
      <w:autoSpaceDE w:val="0"/>
      <w:autoSpaceDN w:val="0"/>
      <w:adjustRightInd w:val="0"/>
    </w:pPr>
    <w:rPr>
      <w:rFonts w:ascii="Arial" w:hAnsi="Arial" w:cs="Arial"/>
    </w:rPr>
  </w:style>
  <w:style w:type="paragraph" w:styleId="a8">
    <w:name w:val="Balloon Text"/>
    <w:basedOn w:val="a"/>
    <w:link w:val="a9"/>
    <w:rsid w:val="0023368A"/>
    <w:rPr>
      <w:rFonts w:ascii="Tahoma" w:hAnsi="Tahoma"/>
      <w:sz w:val="16"/>
      <w:szCs w:val="16"/>
    </w:rPr>
  </w:style>
  <w:style w:type="character" w:customStyle="1" w:styleId="a9">
    <w:name w:val="Текст выноски Знак"/>
    <w:link w:val="a8"/>
    <w:rsid w:val="0023368A"/>
    <w:rPr>
      <w:rFonts w:ascii="Tahoma" w:hAnsi="Tahoma" w:cs="Tahoma"/>
      <w:sz w:val="16"/>
      <w:szCs w:val="16"/>
    </w:rPr>
  </w:style>
  <w:style w:type="paragraph" w:styleId="aa">
    <w:name w:val="Normal (Web)"/>
    <w:basedOn w:val="a"/>
    <w:uiPriority w:val="99"/>
    <w:unhideWhenUsed/>
    <w:rsid w:val="00AC1745"/>
    <w:pPr>
      <w:spacing w:before="100" w:beforeAutospacing="1" w:after="100" w:afterAutospacing="1"/>
    </w:pPr>
    <w:rPr>
      <w:sz w:val="24"/>
      <w:szCs w:val="24"/>
    </w:rPr>
  </w:style>
  <w:style w:type="character" w:styleId="ab">
    <w:name w:val="Hyperlink"/>
    <w:rsid w:val="00751070"/>
    <w:rPr>
      <w:color w:val="0000FF"/>
      <w:u w:val="single"/>
    </w:rPr>
  </w:style>
  <w:style w:type="character" w:customStyle="1" w:styleId="ac">
    <w:name w:val="Основной текст Знак"/>
    <w:link w:val="ad"/>
    <w:rsid w:val="0003407F"/>
    <w:rPr>
      <w:sz w:val="24"/>
      <w:szCs w:val="24"/>
      <w:shd w:val="clear" w:color="auto" w:fill="FFFFFF"/>
    </w:rPr>
  </w:style>
  <w:style w:type="paragraph" w:styleId="ad">
    <w:name w:val="Body Text"/>
    <w:basedOn w:val="a"/>
    <w:link w:val="ac"/>
    <w:rsid w:val="0003407F"/>
    <w:pPr>
      <w:shd w:val="clear" w:color="auto" w:fill="FFFFFF"/>
      <w:spacing w:after="1740" w:line="302" w:lineRule="exact"/>
      <w:ind w:hanging="700"/>
      <w:jc w:val="center"/>
    </w:pPr>
    <w:rPr>
      <w:sz w:val="24"/>
      <w:szCs w:val="24"/>
    </w:rPr>
  </w:style>
  <w:style w:type="character" w:customStyle="1" w:styleId="10">
    <w:name w:val="Основной текст Знак1"/>
    <w:basedOn w:val="a0"/>
    <w:rsid w:val="0003407F"/>
  </w:style>
  <w:style w:type="paragraph" w:styleId="ae">
    <w:name w:val="List Paragraph"/>
    <w:basedOn w:val="a"/>
    <w:uiPriority w:val="34"/>
    <w:qFormat/>
    <w:rsid w:val="00984EA7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4806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5166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3486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925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D0D0D0"/>
                    <w:bottom w:val="single" w:sz="6" w:space="0" w:color="D0D0D0"/>
                    <w:right w:val="single" w:sz="6" w:space="0" w:color="D0D0D0"/>
                  </w:divBdr>
                  <w:divsChild>
                    <w:div w:id="1071543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20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7583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single" w:sz="6" w:space="0" w:color="D0D0D0"/>
                                <w:bottom w:val="single" w:sz="6" w:space="0" w:color="D0D0D0"/>
                                <w:right w:val="single" w:sz="6" w:space="0" w:color="D0D0D0"/>
                              </w:divBdr>
                              <w:divsChild>
                                <w:div w:id="575474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432885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80057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single" w:sz="6" w:space="0" w:color="D0D0D0"/>
                                            <w:bottom w:val="single" w:sz="6" w:space="0" w:color="D0D0D0"/>
                                            <w:right w:val="single" w:sz="6" w:space="0" w:color="D0D0D0"/>
                                          </w:divBdr>
                                          <w:divsChild>
                                            <w:div w:id="40334062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9101316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0338776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single" w:sz="6" w:space="0" w:color="D0D0D0"/>
                                                        <w:bottom w:val="single" w:sz="6" w:space="0" w:color="D0D0D0"/>
                                                        <w:right w:val="single" w:sz="6" w:space="0" w:color="D0D0D0"/>
                                                      </w:divBdr>
                                                      <w:divsChild>
                                                        <w:div w:id="114019630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7729177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3822623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8169219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443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04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1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8324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D0D0D0"/>
                    <w:bottom w:val="single" w:sz="6" w:space="0" w:color="D0D0D0"/>
                    <w:right w:val="single" w:sz="6" w:space="0" w:color="D0D0D0"/>
                  </w:divBdr>
                  <w:divsChild>
                    <w:div w:id="1330794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80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342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single" w:sz="6" w:space="0" w:color="D0D0D0"/>
                                <w:bottom w:val="single" w:sz="6" w:space="0" w:color="D0D0D0"/>
                                <w:right w:val="single" w:sz="6" w:space="0" w:color="D0D0D0"/>
                              </w:divBdr>
                              <w:divsChild>
                                <w:div w:id="1997760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522248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250029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single" w:sz="6" w:space="0" w:color="D0D0D0"/>
                                            <w:bottom w:val="single" w:sz="6" w:space="0" w:color="D0D0D0"/>
                                            <w:right w:val="single" w:sz="6" w:space="0" w:color="D0D0D0"/>
                                          </w:divBdr>
                                          <w:divsChild>
                                            <w:div w:id="5608710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6499835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5514216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single" w:sz="6" w:space="0" w:color="D0D0D0"/>
                                                        <w:bottom w:val="single" w:sz="6" w:space="0" w:color="D0D0D0"/>
                                                        <w:right w:val="single" w:sz="6" w:space="0" w:color="D0D0D0"/>
                                                      </w:divBdr>
                                                      <w:divsChild>
                                                        <w:div w:id="67241715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517821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1834492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6414423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018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4686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7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305609">
                  <w:marLeft w:val="0"/>
                  <w:marRight w:val="0"/>
                  <w:marTop w:val="0"/>
                  <w:marBottom w:val="0"/>
                  <w:divBdr>
                    <w:top w:val="single" w:sz="4" w:space="6" w:color="A2A2A2"/>
                    <w:left w:val="single" w:sz="4" w:space="6" w:color="A2A2A2"/>
                    <w:bottom w:val="single" w:sz="4" w:space="6" w:color="A2A2A2"/>
                    <w:right w:val="single" w:sz="4" w:space="6" w:color="A2A2A2"/>
                  </w:divBdr>
                </w:div>
              </w:divsChild>
            </w:div>
          </w:divsChild>
        </w:div>
      </w:divsChild>
    </w:div>
    <w:div w:id="1734085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8835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313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75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D0D0D0"/>
                    <w:bottom w:val="single" w:sz="6" w:space="0" w:color="D0D0D0"/>
                    <w:right w:val="single" w:sz="6" w:space="0" w:color="D0D0D0"/>
                  </w:divBdr>
                  <w:divsChild>
                    <w:div w:id="188895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8040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15054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single" w:sz="6" w:space="0" w:color="D0D0D0"/>
                                <w:bottom w:val="single" w:sz="6" w:space="0" w:color="D0D0D0"/>
                                <w:right w:val="single" w:sz="6" w:space="0" w:color="D0D0D0"/>
                              </w:divBdr>
                              <w:divsChild>
                                <w:div w:id="2056419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29116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50816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single" w:sz="6" w:space="0" w:color="D0D0D0"/>
                                            <w:bottom w:val="single" w:sz="6" w:space="0" w:color="D0D0D0"/>
                                            <w:right w:val="single" w:sz="6" w:space="0" w:color="D0D0D0"/>
                                          </w:divBdr>
                                          <w:divsChild>
                                            <w:div w:id="3181202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8315253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4644185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single" w:sz="6" w:space="0" w:color="D0D0D0"/>
                                                        <w:bottom w:val="single" w:sz="6" w:space="0" w:color="D0D0D0"/>
                                                        <w:right w:val="single" w:sz="6" w:space="0" w:color="D0D0D0"/>
                                                      </w:divBdr>
                                                      <w:divsChild>
                                                        <w:div w:id="156344717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3455575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7744076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41454325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Zadvornyj_NV\AppData\Local\Microsoft\Windows\Temporary%20Internet%20Files\Content.MSO\A2B6E57B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49C7D6B-A6EC-49EA-BCB2-0F3E98CD1E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A2B6E57B.dot</Template>
  <TotalTime>3</TotalTime>
  <Pages>1</Pages>
  <Words>48</Words>
  <Characters>274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 А С П О Р Я Ж Е Н И Е</vt:lpstr>
    </vt:vector>
  </TitlesOfParts>
  <Company>SPecialiST RePack</Company>
  <LinksUpToDate>false</LinksUpToDate>
  <CharactersWithSpaces>321</CharactersWithSpaces>
  <SharedDoc>false</SharedDoc>
  <HLinks>
    <vt:vector size="18" baseType="variant">
      <vt:variant>
        <vt:i4>5242887</vt:i4>
      </vt:variant>
      <vt:variant>
        <vt:i4>6</vt:i4>
      </vt:variant>
      <vt:variant>
        <vt:i4>0</vt:i4>
      </vt:variant>
      <vt:variant>
        <vt:i4>5</vt:i4>
      </vt:variant>
      <vt:variant>
        <vt:lpwstr>consultantplus://offline/ref=244B9C28941AF5EC248FC0047B28AD398B276E232B25DEC0716F0552CD47FEC8D2394D478AA66BB78FCA10R2O9N</vt:lpwstr>
      </vt:variant>
      <vt:variant>
        <vt:lpwstr/>
      </vt:variant>
      <vt:variant>
        <vt:i4>6094859</vt:i4>
      </vt:variant>
      <vt:variant>
        <vt:i4>3</vt:i4>
      </vt:variant>
      <vt:variant>
        <vt:i4>0</vt:i4>
      </vt:variant>
      <vt:variant>
        <vt:i4>5</vt:i4>
      </vt:variant>
      <vt:variant>
        <vt:lpwstr>consultantplus://offline/ref=E2C4CBE43C5731EEA05293F1501D61DB3C4A306A5E96232C87B793A8AEEDB744E5CA2DAF4A3A3A8FC36498R8K2F</vt:lpwstr>
      </vt:variant>
      <vt:variant>
        <vt:lpwstr/>
      </vt:variant>
      <vt:variant>
        <vt:i4>7077985</vt:i4>
      </vt:variant>
      <vt:variant>
        <vt:i4>0</vt:i4>
      </vt:variant>
      <vt:variant>
        <vt:i4>0</vt:i4>
      </vt:variant>
      <vt:variant>
        <vt:i4>5</vt:i4>
      </vt:variant>
      <vt:variant>
        <vt:lpwstr>consultantplus://offline/ref=E2C4CBE43C5731EEA0528DFC46713FDF38436C6056912872DCE8C8F5F9E4BD13A28574ED0E373A89RCK5F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 А С П О Р Я Ж Е Н И Е</dc:title>
  <dc:creator>erofeeva_es</dc:creator>
  <cp:lastModifiedBy>Silinskiy_VM</cp:lastModifiedBy>
  <cp:revision>4</cp:revision>
  <cp:lastPrinted>2020-08-25T08:46:00Z</cp:lastPrinted>
  <dcterms:created xsi:type="dcterms:W3CDTF">2023-05-13T20:05:00Z</dcterms:created>
  <dcterms:modified xsi:type="dcterms:W3CDTF">2023-07-07T08:02:00Z</dcterms:modified>
</cp:coreProperties>
</file>